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24" w:rsidRPr="006A1613" w:rsidRDefault="00466F24" w:rsidP="00B24FCF">
      <w:pPr>
        <w:jc w:val="right"/>
        <w:rPr>
          <w:rFonts w:ascii="Times New Roman" w:hAnsi="Times New Roman" w:cs="Times New Roman"/>
          <w:sz w:val="24"/>
          <w:szCs w:val="24"/>
        </w:rPr>
      </w:pPr>
      <w:r w:rsidRPr="006A161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66F24" w:rsidRDefault="00466F24" w:rsidP="00B24F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466F24" w:rsidRPr="006A1613" w:rsidRDefault="00466F24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466F24" w:rsidRPr="006A1613" w:rsidRDefault="00466F24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От 14.11.2022г №329</w:t>
      </w:r>
    </w:p>
    <w:p w:rsidR="00466F24" w:rsidRDefault="00466F24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66F24" w:rsidRPr="00620CD8" w:rsidRDefault="00466F24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CD8">
        <w:rPr>
          <w:rFonts w:ascii="Times New Roman" w:hAnsi="Times New Roman" w:cs="Times New Roman"/>
          <w:b/>
          <w:bCs/>
          <w:sz w:val="28"/>
          <w:szCs w:val="28"/>
        </w:rPr>
        <w:t>ИТОГИ</w:t>
      </w:r>
    </w:p>
    <w:p w:rsidR="00466F24" w:rsidRPr="00620CD8" w:rsidRDefault="00466F24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CD8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социально-экономического развития </w:t>
      </w:r>
    </w:p>
    <w:p w:rsidR="00466F24" w:rsidRPr="00620CD8" w:rsidRDefault="00466F24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CD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Унечское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0CD8">
        <w:rPr>
          <w:rFonts w:ascii="Times New Roman" w:hAnsi="Times New Roman" w:cs="Times New Roman"/>
          <w:b/>
          <w:bCs/>
          <w:sz w:val="28"/>
          <w:szCs w:val="28"/>
        </w:rPr>
        <w:t>городское поселение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Унечского муниципального района Брянской области за 9 месяцев 2022 года</w:t>
      </w:r>
    </w:p>
    <w:p w:rsidR="00466F24" w:rsidRPr="00620CD8" w:rsidRDefault="00466F24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04"/>
        <w:gridCol w:w="1418"/>
      </w:tblGrid>
      <w:tr w:rsidR="00466F24" w:rsidRPr="0059487A">
        <w:trPr>
          <w:trHeight w:val="630"/>
        </w:trPr>
        <w:tc>
          <w:tcPr>
            <w:tcW w:w="8804" w:type="dxa"/>
          </w:tcPr>
          <w:p w:rsidR="00466F24" w:rsidRPr="0077536F" w:rsidRDefault="00466F24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466F24" w:rsidRPr="0077536F" w:rsidRDefault="00466F24" w:rsidP="005C2B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6F24" w:rsidRPr="0059487A">
        <w:trPr>
          <w:trHeight w:val="288"/>
        </w:trPr>
        <w:tc>
          <w:tcPr>
            <w:tcW w:w="8804" w:type="dxa"/>
          </w:tcPr>
          <w:p w:rsidR="00466F24" w:rsidRPr="0077536F" w:rsidRDefault="00466F24" w:rsidP="00775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 01.01.2022 года)</w:t>
            </w:r>
          </w:p>
        </w:tc>
        <w:tc>
          <w:tcPr>
            <w:tcW w:w="1418" w:type="dxa"/>
          </w:tcPr>
          <w:p w:rsidR="00466F24" w:rsidRPr="0077536F" w:rsidRDefault="00466F24" w:rsidP="006C2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F24" w:rsidRPr="0059487A">
        <w:trPr>
          <w:trHeight w:val="630"/>
        </w:trPr>
        <w:tc>
          <w:tcPr>
            <w:tcW w:w="8804" w:type="dxa"/>
          </w:tcPr>
          <w:p w:rsidR="00466F24" w:rsidRPr="009521FF" w:rsidRDefault="00466F24" w:rsidP="00E34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1FF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Унечском городском поселении (человек)</w:t>
            </w:r>
          </w:p>
        </w:tc>
        <w:tc>
          <w:tcPr>
            <w:tcW w:w="1418" w:type="dxa"/>
            <w:vAlign w:val="center"/>
          </w:tcPr>
          <w:p w:rsidR="00466F24" w:rsidRPr="009521FF" w:rsidRDefault="00466F24" w:rsidP="00EC10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1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521F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</w:tr>
      <w:tr w:rsidR="00466F24" w:rsidRPr="0059487A">
        <w:trPr>
          <w:trHeight w:val="343"/>
        </w:trPr>
        <w:tc>
          <w:tcPr>
            <w:tcW w:w="8804" w:type="dxa"/>
          </w:tcPr>
          <w:p w:rsidR="00466F24" w:rsidRPr="006D468E" w:rsidRDefault="00466F24" w:rsidP="00775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8E">
              <w:rPr>
                <w:rFonts w:ascii="Times New Roman" w:hAnsi="Times New Roman" w:cs="Times New Roman"/>
                <w:sz w:val="24"/>
                <w:szCs w:val="24"/>
              </w:rPr>
              <w:t>Число прибывших(человек)</w:t>
            </w:r>
          </w:p>
        </w:tc>
        <w:tc>
          <w:tcPr>
            <w:tcW w:w="1418" w:type="dxa"/>
          </w:tcPr>
          <w:p w:rsidR="00466F24" w:rsidRPr="006D468E" w:rsidRDefault="00466F24" w:rsidP="00CD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68E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</w:tr>
      <w:tr w:rsidR="00466F24" w:rsidRPr="0059487A">
        <w:trPr>
          <w:trHeight w:val="263"/>
        </w:trPr>
        <w:tc>
          <w:tcPr>
            <w:tcW w:w="8804" w:type="dxa"/>
          </w:tcPr>
          <w:p w:rsidR="00466F24" w:rsidRPr="006D468E" w:rsidRDefault="00466F24" w:rsidP="00CD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8E">
              <w:rPr>
                <w:rFonts w:ascii="Times New Roman" w:hAnsi="Times New Roman" w:cs="Times New Roman"/>
                <w:sz w:val="24"/>
                <w:szCs w:val="24"/>
              </w:rPr>
              <w:t>Число выбывших  (человек)</w:t>
            </w:r>
          </w:p>
        </w:tc>
        <w:tc>
          <w:tcPr>
            <w:tcW w:w="1418" w:type="dxa"/>
          </w:tcPr>
          <w:p w:rsidR="00466F24" w:rsidRPr="006D468E" w:rsidRDefault="00466F24" w:rsidP="006D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466F24" w:rsidRPr="0059487A">
        <w:trPr>
          <w:trHeight w:val="410"/>
        </w:trPr>
        <w:tc>
          <w:tcPr>
            <w:tcW w:w="8804" w:type="dxa"/>
          </w:tcPr>
          <w:p w:rsidR="00466F24" w:rsidRPr="009521FF" w:rsidRDefault="00466F24" w:rsidP="00CD08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D468E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418" w:type="dxa"/>
            <w:vAlign w:val="center"/>
          </w:tcPr>
          <w:p w:rsidR="00466F24" w:rsidRPr="009521FF" w:rsidRDefault="00466F24" w:rsidP="00CD081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D46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6F24" w:rsidRPr="0059487A">
        <w:trPr>
          <w:trHeight w:val="273"/>
        </w:trPr>
        <w:tc>
          <w:tcPr>
            <w:tcW w:w="8804" w:type="dxa"/>
          </w:tcPr>
          <w:p w:rsidR="00466F24" w:rsidRPr="006D468E" w:rsidRDefault="00466F24" w:rsidP="00CD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68E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418" w:type="dxa"/>
            <w:vAlign w:val="center"/>
          </w:tcPr>
          <w:p w:rsidR="00466F24" w:rsidRPr="006D468E" w:rsidRDefault="00466F24" w:rsidP="006D46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68E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466F24" w:rsidRPr="0059487A">
        <w:trPr>
          <w:trHeight w:val="264"/>
        </w:trPr>
        <w:tc>
          <w:tcPr>
            <w:tcW w:w="8804" w:type="dxa"/>
          </w:tcPr>
          <w:p w:rsidR="00466F24" w:rsidRPr="009521FF" w:rsidRDefault="00466F24" w:rsidP="00CD0810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521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418" w:type="dxa"/>
          </w:tcPr>
          <w:p w:rsidR="00466F24" w:rsidRPr="009521FF" w:rsidRDefault="00466F24" w:rsidP="009C48C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66F24" w:rsidRPr="0059487A">
        <w:trPr>
          <w:trHeight w:val="750"/>
        </w:trPr>
        <w:tc>
          <w:tcPr>
            <w:tcW w:w="8804" w:type="dxa"/>
            <w:vAlign w:val="bottom"/>
          </w:tcPr>
          <w:p w:rsidR="00466F24" w:rsidRPr="00BD6F37" w:rsidRDefault="00466F24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BD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3 106,9</w:t>
            </w:r>
          </w:p>
        </w:tc>
      </w:tr>
      <w:tr w:rsidR="00466F24" w:rsidRPr="0059487A">
        <w:trPr>
          <w:trHeight w:val="240"/>
        </w:trPr>
        <w:tc>
          <w:tcPr>
            <w:tcW w:w="8804" w:type="dxa"/>
            <w:vAlign w:val="bottom"/>
          </w:tcPr>
          <w:p w:rsidR="00466F24" w:rsidRPr="00BD6F37" w:rsidRDefault="00466F24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C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124,1</w:t>
            </w:r>
          </w:p>
        </w:tc>
      </w:tr>
      <w:tr w:rsidR="00466F24" w:rsidRPr="0059487A">
        <w:trPr>
          <w:trHeight w:val="240"/>
        </w:trPr>
        <w:tc>
          <w:tcPr>
            <w:tcW w:w="8804" w:type="dxa"/>
            <w:vAlign w:val="bottom"/>
          </w:tcPr>
          <w:p w:rsidR="00466F24" w:rsidRPr="00BD6F37" w:rsidRDefault="00466F24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F24" w:rsidRPr="0059487A">
        <w:trPr>
          <w:trHeight w:val="435"/>
        </w:trPr>
        <w:tc>
          <w:tcPr>
            <w:tcW w:w="8804" w:type="dxa"/>
          </w:tcPr>
          <w:p w:rsidR="00466F24" w:rsidRPr="00BD6F37" w:rsidRDefault="00466F24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283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1 310,52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BD6F37" w:rsidRDefault="00466F24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704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BD6F37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297,58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BD6F37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BD6F37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59,4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BD6F37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BD6F37" w:rsidRDefault="00466F24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115,7</w:t>
            </w:r>
          </w:p>
        </w:tc>
      </w:tr>
      <w:tr w:rsidR="00466F24" w:rsidRPr="0059487A">
        <w:trPr>
          <w:trHeight w:val="181"/>
        </w:trPr>
        <w:tc>
          <w:tcPr>
            <w:tcW w:w="10222" w:type="dxa"/>
            <w:gridSpan w:val="2"/>
          </w:tcPr>
          <w:p w:rsidR="00466F24" w:rsidRPr="009521FF" w:rsidRDefault="00466F24" w:rsidP="00BB47E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Унечского городского поселения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CF1871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  <w:bookmarkStart w:id="0" w:name="_GoBack"/>
            <w:bookmarkEnd w:id="0"/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CF1871" w:rsidRDefault="00466F24" w:rsidP="00722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83655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CF1871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CF1871" w:rsidRDefault="00466F24" w:rsidP="00546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46 207,1</w:t>
            </w:r>
          </w:p>
        </w:tc>
      </w:tr>
      <w:tr w:rsidR="00466F24" w:rsidRPr="00FC16D7">
        <w:trPr>
          <w:trHeight w:val="181"/>
        </w:trPr>
        <w:tc>
          <w:tcPr>
            <w:tcW w:w="8804" w:type="dxa"/>
          </w:tcPr>
          <w:p w:rsidR="00466F24" w:rsidRPr="00CF1871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CF1871" w:rsidRDefault="00466F24" w:rsidP="00620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44 288,6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CF1871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CF1871" w:rsidRDefault="00466F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1 918,5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CF1871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CF1871" w:rsidRDefault="00466F24" w:rsidP="004B5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37 448,0</w:t>
            </w:r>
          </w:p>
        </w:tc>
      </w:tr>
      <w:tr w:rsidR="00466F24" w:rsidRPr="0059487A">
        <w:trPr>
          <w:trHeight w:val="181"/>
        </w:trPr>
        <w:tc>
          <w:tcPr>
            <w:tcW w:w="8804" w:type="dxa"/>
          </w:tcPr>
          <w:p w:rsidR="00466F24" w:rsidRPr="00CF1871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CF1871" w:rsidRDefault="00466F24" w:rsidP="00546C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94 917,7</w:t>
            </w:r>
          </w:p>
        </w:tc>
      </w:tr>
      <w:tr w:rsidR="00466F24" w:rsidRPr="00FC16D7">
        <w:trPr>
          <w:trHeight w:val="181"/>
        </w:trPr>
        <w:tc>
          <w:tcPr>
            <w:tcW w:w="8804" w:type="dxa"/>
          </w:tcPr>
          <w:p w:rsidR="00466F24" w:rsidRPr="00CF1871" w:rsidRDefault="00466F24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CF1871" w:rsidRDefault="00466F24" w:rsidP="00CF1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871">
              <w:rPr>
                <w:rFonts w:ascii="Times New Roman" w:hAnsi="Times New Roman" w:cs="Times New Roman"/>
                <w:sz w:val="24"/>
                <w:szCs w:val="24"/>
              </w:rPr>
              <w:t>- 11 262,5</w:t>
            </w:r>
          </w:p>
        </w:tc>
      </w:tr>
      <w:tr w:rsidR="00466F24" w:rsidRPr="0059487A">
        <w:trPr>
          <w:trHeight w:val="310"/>
        </w:trPr>
        <w:tc>
          <w:tcPr>
            <w:tcW w:w="8804" w:type="dxa"/>
          </w:tcPr>
          <w:p w:rsidR="00466F24" w:rsidRPr="009521FF" w:rsidRDefault="00466F24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418" w:type="dxa"/>
          </w:tcPr>
          <w:p w:rsidR="00466F24" w:rsidRPr="009521FF" w:rsidRDefault="00466F24" w:rsidP="00367C7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66F24" w:rsidRPr="0059487A">
        <w:trPr>
          <w:trHeight w:val="375"/>
        </w:trPr>
        <w:tc>
          <w:tcPr>
            <w:tcW w:w="8804" w:type="dxa"/>
          </w:tcPr>
          <w:p w:rsidR="00466F24" w:rsidRPr="00BD6F37" w:rsidRDefault="00466F24" w:rsidP="00C81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 по организациям, руб.</w:t>
            </w:r>
          </w:p>
        </w:tc>
        <w:tc>
          <w:tcPr>
            <w:tcW w:w="1418" w:type="dxa"/>
            <w:vAlign w:val="center"/>
          </w:tcPr>
          <w:p w:rsidR="00466F24" w:rsidRPr="00BD6F37" w:rsidRDefault="00466F24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39 311,8</w:t>
            </w:r>
          </w:p>
        </w:tc>
      </w:tr>
      <w:tr w:rsidR="00466F24" w:rsidRPr="0059487A">
        <w:trPr>
          <w:trHeight w:val="266"/>
        </w:trPr>
        <w:tc>
          <w:tcPr>
            <w:tcW w:w="8804" w:type="dxa"/>
          </w:tcPr>
          <w:p w:rsidR="00466F24" w:rsidRPr="009521FF" w:rsidRDefault="00466F24" w:rsidP="00B24F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792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466F24" w:rsidRPr="009521FF" w:rsidRDefault="00466F24" w:rsidP="000A4AF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4792">
              <w:rPr>
                <w:rFonts w:ascii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466F24" w:rsidRPr="0059487A">
        <w:trPr>
          <w:trHeight w:val="373"/>
        </w:trPr>
        <w:tc>
          <w:tcPr>
            <w:tcW w:w="8804" w:type="dxa"/>
          </w:tcPr>
          <w:p w:rsidR="00466F24" w:rsidRPr="009521FF" w:rsidRDefault="00466F24" w:rsidP="00F57ECF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43D10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основным  социально-демографическим группам населения: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F57ECF" w:rsidRDefault="00466F24" w:rsidP="004C2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CF">
              <w:rPr>
                <w:rFonts w:ascii="Times New Roman" w:hAnsi="Times New Roman" w:cs="Times New Roman"/>
                <w:sz w:val="24"/>
                <w:szCs w:val="24"/>
              </w:rPr>
              <w:t>13127,0</w:t>
            </w:r>
          </w:p>
        </w:tc>
      </w:tr>
      <w:tr w:rsidR="00466F24" w:rsidRPr="0059487A">
        <w:trPr>
          <w:trHeight w:val="373"/>
        </w:trPr>
        <w:tc>
          <w:tcPr>
            <w:tcW w:w="8804" w:type="dxa"/>
          </w:tcPr>
          <w:p w:rsidR="00466F24" w:rsidRPr="00E43D10" w:rsidRDefault="00466F24" w:rsidP="00F5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Трудоспособного населения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F57ECF" w:rsidRDefault="00466F24" w:rsidP="004C2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CF">
              <w:rPr>
                <w:rFonts w:ascii="Times New Roman" w:hAnsi="Times New Roman" w:cs="Times New Roman"/>
                <w:sz w:val="24"/>
                <w:szCs w:val="24"/>
              </w:rPr>
              <w:t>14309,0</w:t>
            </w:r>
          </w:p>
        </w:tc>
      </w:tr>
      <w:tr w:rsidR="00466F24" w:rsidRPr="0059487A">
        <w:trPr>
          <w:trHeight w:val="373"/>
        </w:trPr>
        <w:tc>
          <w:tcPr>
            <w:tcW w:w="8804" w:type="dxa"/>
          </w:tcPr>
          <w:p w:rsidR="00466F24" w:rsidRPr="00E43D10" w:rsidRDefault="00466F24" w:rsidP="00F5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пенсионеров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F57ECF" w:rsidRDefault="00466F24" w:rsidP="00C62F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CF">
              <w:rPr>
                <w:rFonts w:ascii="Times New Roman" w:hAnsi="Times New Roman" w:cs="Times New Roman"/>
                <w:sz w:val="24"/>
                <w:szCs w:val="24"/>
              </w:rPr>
              <w:t>11475,0</w:t>
            </w:r>
          </w:p>
        </w:tc>
      </w:tr>
      <w:tr w:rsidR="00466F24" w:rsidRPr="0059487A">
        <w:trPr>
          <w:trHeight w:val="373"/>
        </w:trPr>
        <w:tc>
          <w:tcPr>
            <w:tcW w:w="8804" w:type="dxa"/>
          </w:tcPr>
          <w:p w:rsidR="00466F24" w:rsidRDefault="00466F24" w:rsidP="00F57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66F24" w:rsidRPr="00F57ECF" w:rsidRDefault="00466F24" w:rsidP="004C2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CF">
              <w:rPr>
                <w:rFonts w:ascii="Times New Roman" w:hAnsi="Times New Roman" w:cs="Times New Roman"/>
                <w:sz w:val="24"/>
                <w:szCs w:val="24"/>
              </w:rPr>
              <w:t>13042,0</w:t>
            </w:r>
          </w:p>
        </w:tc>
      </w:tr>
      <w:tr w:rsidR="00466F24" w:rsidRPr="0059487A">
        <w:trPr>
          <w:trHeight w:val="265"/>
        </w:trPr>
        <w:tc>
          <w:tcPr>
            <w:tcW w:w="8804" w:type="dxa"/>
          </w:tcPr>
          <w:p w:rsidR="00466F24" w:rsidRPr="002B3D6E" w:rsidRDefault="00466F24" w:rsidP="0048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D6E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 на конец периода, человек</w:t>
            </w:r>
          </w:p>
        </w:tc>
        <w:tc>
          <w:tcPr>
            <w:tcW w:w="1418" w:type="dxa"/>
            <w:vAlign w:val="center"/>
          </w:tcPr>
          <w:p w:rsidR="00466F24" w:rsidRPr="002B3D6E" w:rsidRDefault="00466F24" w:rsidP="000F75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66F24" w:rsidRPr="0059487A">
        <w:trPr>
          <w:trHeight w:val="182"/>
        </w:trPr>
        <w:tc>
          <w:tcPr>
            <w:tcW w:w="8804" w:type="dxa"/>
          </w:tcPr>
          <w:p w:rsidR="00466F24" w:rsidRPr="002B3D6E" w:rsidRDefault="00466F24" w:rsidP="0048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D6E">
              <w:rPr>
                <w:rFonts w:ascii="Times New Roman" w:hAnsi="Times New Roman" w:cs="Times New Roman"/>
                <w:sz w:val="24"/>
                <w:szCs w:val="24"/>
              </w:rPr>
              <w:t>Уровень безработицы на конец периода, %</w:t>
            </w:r>
          </w:p>
        </w:tc>
        <w:tc>
          <w:tcPr>
            <w:tcW w:w="1418" w:type="dxa"/>
            <w:vAlign w:val="center"/>
          </w:tcPr>
          <w:p w:rsidR="00466F24" w:rsidRPr="002B3D6E" w:rsidRDefault="00466F24" w:rsidP="0097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D6E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466F24" w:rsidRPr="0059487A">
        <w:trPr>
          <w:trHeight w:val="182"/>
        </w:trPr>
        <w:tc>
          <w:tcPr>
            <w:tcW w:w="8804" w:type="dxa"/>
          </w:tcPr>
          <w:p w:rsidR="00466F24" w:rsidRPr="009521FF" w:rsidRDefault="00466F24" w:rsidP="0048052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2DAD">
              <w:rPr>
                <w:rFonts w:ascii="Times New Roman" w:hAnsi="Times New Roman" w:cs="Times New Roman"/>
                <w:sz w:val="24"/>
                <w:szCs w:val="24"/>
              </w:rPr>
              <w:t>Количество вакансий, ед.</w:t>
            </w:r>
          </w:p>
        </w:tc>
        <w:tc>
          <w:tcPr>
            <w:tcW w:w="1418" w:type="dxa"/>
            <w:vAlign w:val="center"/>
          </w:tcPr>
          <w:p w:rsidR="00466F24" w:rsidRPr="009521FF" w:rsidRDefault="00466F24" w:rsidP="000D7CB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966E5"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</w:p>
        </w:tc>
      </w:tr>
      <w:tr w:rsidR="00466F24" w:rsidRPr="0059487A">
        <w:trPr>
          <w:trHeight w:val="300"/>
        </w:trPr>
        <w:tc>
          <w:tcPr>
            <w:tcW w:w="8804" w:type="dxa"/>
          </w:tcPr>
          <w:p w:rsidR="00466F24" w:rsidRPr="00BD6F37" w:rsidRDefault="00466F24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418" w:type="dxa"/>
          </w:tcPr>
          <w:p w:rsidR="00466F24" w:rsidRPr="00BD6F37" w:rsidRDefault="00466F24" w:rsidP="00D22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F24" w:rsidRPr="00412785">
        <w:trPr>
          <w:trHeight w:val="300"/>
        </w:trPr>
        <w:tc>
          <w:tcPr>
            <w:tcW w:w="8804" w:type="dxa"/>
          </w:tcPr>
          <w:p w:rsidR="00466F24" w:rsidRPr="00BD6F37" w:rsidRDefault="00466F24" w:rsidP="0028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418" w:type="dxa"/>
            <w:vAlign w:val="center"/>
          </w:tcPr>
          <w:p w:rsidR="00466F24" w:rsidRPr="00BD6F37" w:rsidRDefault="00466F24" w:rsidP="00281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F37">
              <w:rPr>
                <w:rFonts w:ascii="Times New Roman" w:hAnsi="Times New Roman" w:cs="Times New Roman"/>
                <w:sz w:val="24"/>
                <w:szCs w:val="24"/>
              </w:rPr>
              <w:t>2082,2</w:t>
            </w:r>
          </w:p>
        </w:tc>
      </w:tr>
      <w:tr w:rsidR="00466F24" w:rsidRPr="00412785">
        <w:trPr>
          <w:trHeight w:val="300"/>
        </w:trPr>
        <w:tc>
          <w:tcPr>
            <w:tcW w:w="8804" w:type="dxa"/>
          </w:tcPr>
          <w:p w:rsidR="00466F24" w:rsidRPr="009E47DB" w:rsidRDefault="00466F24" w:rsidP="0028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DB">
              <w:rPr>
                <w:rFonts w:ascii="Times New Roman" w:hAnsi="Times New Roman" w:cs="Times New Roman"/>
                <w:sz w:val="24"/>
                <w:szCs w:val="24"/>
              </w:rPr>
              <w:t>Темп роста в фактических ценах,%</w:t>
            </w:r>
          </w:p>
        </w:tc>
        <w:tc>
          <w:tcPr>
            <w:tcW w:w="1418" w:type="dxa"/>
            <w:vAlign w:val="center"/>
          </w:tcPr>
          <w:p w:rsidR="00466F24" w:rsidRPr="009E47DB" w:rsidRDefault="00466F24" w:rsidP="00281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DB">
              <w:rPr>
                <w:rFonts w:ascii="Times New Roman" w:hAnsi="Times New Roman" w:cs="Times New Roman"/>
                <w:sz w:val="24"/>
                <w:szCs w:val="24"/>
              </w:rPr>
              <w:t>128,4</w:t>
            </w:r>
          </w:p>
        </w:tc>
      </w:tr>
      <w:tr w:rsidR="00466F24" w:rsidRPr="00412785">
        <w:trPr>
          <w:trHeight w:val="300"/>
        </w:trPr>
        <w:tc>
          <w:tcPr>
            <w:tcW w:w="8804" w:type="dxa"/>
          </w:tcPr>
          <w:p w:rsidR="00466F24" w:rsidRPr="009E47DB" w:rsidRDefault="00466F24" w:rsidP="0028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7DB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418" w:type="dxa"/>
            <w:vAlign w:val="center"/>
          </w:tcPr>
          <w:p w:rsidR="00466F24" w:rsidRPr="009E47DB" w:rsidRDefault="00466F24" w:rsidP="00281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7DB">
              <w:rPr>
                <w:rFonts w:ascii="Times New Roman" w:hAnsi="Times New Roman" w:cs="Times New Roman"/>
                <w:sz w:val="24"/>
                <w:szCs w:val="24"/>
              </w:rPr>
              <w:t>110,1</w:t>
            </w:r>
          </w:p>
        </w:tc>
      </w:tr>
    </w:tbl>
    <w:p w:rsidR="00466F24" w:rsidRPr="00412785" w:rsidRDefault="00466F24" w:rsidP="004B554D">
      <w:pPr>
        <w:rPr>
          <w:sz w:val="24"/>
          <w:szCs w:val="24"/>
        </w:rPr>
      </w:pPr>
    </w:p>
    <w:sectPr w:rsidR="00466F24" w:rsidRPr="00412785" w:rsidSect="00620CD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F24" w:rsidRDefault="00466F24" w:rsidP="00B24FCF">
      <w:r>
        <w:separator/>
      </w:r>
    </w:p>
  </w:endnote>
  <w:endnote w:type="continuationSeparator" w:id="1">
    <w:p w:rsidR="00466F24" w:rsidRDefault="00466F24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F24" w:rsidRDefault="00466F24" w:rsidP="00B24FCF">
      <w:r>
        <w:separator/>
      </w:r>
    </w:p>
  </w:footnote>
  <w:footnote w:type="continuationSeparator" w:id="1">
    <w:p w:rsidR="00466F24" w:rsidRDefault="00466F24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12749"/>
    <w:rsid w:val="00021003"/>
    <w:rsid w:val="00032DAD"/>
    <w:rsid w:val="00070CB1"/>
    <w:rsid w:val="000710EE"/>
    <w:rsid w:val="000803F3"/>
    <w:rsid w:val="00096CAA"/>
    <w:rsid w:val="000A4AF6"/>
    <w:rsid w:val="000D7CBB"/>
    <w:rsid w:val="000E2C69"/>
    <w:rsid w:val="000F31AB"/>
    <w:rsid w:val="000F757A"/>
    <w:rsid w:val="00123923"/>
    <w:rsid w:val="001243FA"/>
    <w:rsid w:val="00174021"/>
    <w:rsid w:val="00175217"/>
    <w:rsid w:val="00177FF2"/>
    <w:rsid w:val="00190527"/>
    <w:rsid w:val="001966E5"/>
    <w:rsid w:val="001A1462"/>
    <w:rsid w:val="001A3021"/>
    <w:rsid w:val="001A7346"/>
    <w:rsid w:val="001C1A02"/>
    <w:rsid w:val="001C2698"/>
    <w:rsid w:val="001D3834"/>
    <w:rsid w:val="001D5D00"/>
    <w:rsid w:val="001E7A07"/>
    <w:rsid w:val="001F204E"/>
    <w:rsid w:val="001F6C82"/>
    <w:rsid w:val="002116AA"/>
    <w:rsid w:val="00241A98"/>
    <w:rsid w:val="00242AA4"/>
    <w:rsid w:val="002662B5"/>
    <w:rsid w:val="00281652"/>
    <w:rsid w:val="002836B6"/>
    <w:rsid w:val="0029307B"/>
    <w:rsid w:val="00295E49"/>
    <w:rsid w:val="002B1694"/>
    <w:rsid w:val="002B3D6E"/>
    <w:rsid w:val="002D3665"/>
    <w:rsid w:val="002D4570"/>
    <w:rsid w:val="002F67CD"/>
    <w:rsid w:val="003273AF"/>
    <w:rsid w:val="00367C7B"/>
    <w:rsid w:val="00380C8E"/>
    <w:rsid w:val="00385DB2"/>
    <w:rsid w:val="00390204"/>
    <w:rsid w:val="00391229"/>
    <w:rsid w:val="00394296"/>
    <w:rsid w:val="00396D34"/>
    <w:rsid w:val="003A3AAD"/>
    <w:rsid w:val="003B03E4"/>
    <w:rsid w:val="003B4ECE"/>
    <w:rsid w:val="003C4105"/>
    <w:rsid w:val="003C65A0"/>
    <w:rsid w:val="003D722C"/>
    <w:rsid w:val="00412785"/>
    <w:rsid w:val="00437202"/>
    <w:rsid w:val="00462009"/>
    <w:rsid w:val="004634BA"/>
    <w:rsid w:val="004656CD"/>
    <w:rsid w:val="00466F24"/>
    <w:rsid w:val="00480521"/>
    <w:rsid w:val="00483FC0"/>
    <w:rsid w:val="0048516B"/>
    <w:rsid w:val="004B4356"/>
    <w:rsid w:val="004B554D"/>
    <w:rsid w:val="004B6EAB"/>
    <w:rsid w:val="004C2448"/>
    <w:rsid w:val="004D2ED4"/>
    <w:rsid w:val="004D3083"/>
    <w:rsid w:val="0051422A"/>
    <w:rsid w:val="00535D5D"/>
    <w:rsid w:val="005467E7"/>
    <w:rsid w:val="00546C3A"/>
    <w:rsid w:val="005942B8"/>
    <w:rsid w:val="0059487A"/>
    <w:rsid w:val="00596D0B"/>
    <w:rsid w:val="005A08C1"/>
    <w:rsid w:val="005B3158"/>
    <w:rsid w:val="005C2B1E"/>
    <w:rsid w:val="005D0B99"/>
    <w:rsid w:val="005D2D18"/>
    <w:rsid w:val="005E0B88"/>
    <w:rsid w:val="005E6189"/>
    <w:rsid w:val="005E7FAF"/>
    <w:rsid w:val="005F34C2"/>
    <w:rsid w:val="006017E0"/>
    <w:rsid w:val="00601F78"/>
    <w:rsid w:val="00604792"/>
    <w:rsid w:val="00605F45"/>
    <w:rsid w:val="00620CD8"/>
    <w:rsid w:val="006214B6"/>
    <w:rsid w:val="00622358"/>
    <w:rsid w:val="00640EEA"/>
    <w:rsid w:val="006545AA"/>
    <w:rsid w:val="00660211"/>
    <w:rsid w:val="00660626"/>
    <w:rsid w:val="006737F9"/>
    <w:rsid w:val="00674A06"/>
    <w:rsid w:val="0068575F"/>
    <w:rsid w:val="006923D8"/>
    <w:rsid w:val="006A1613"/>
    <w:rsid w:val="006B4344"/>
    <w:rsid w:val="006C2D8D"/>
    <w:rsid w:val="006D468E"/>
    <w:rsid w:val="006D64DB"/>
    <w:rsid w:val="00704F15"/>
    <w:rsid w:val="007059D3"/>
    <w:rsid w:val="0070776B"/>
    <w:rsid w:val="00712F98"/>
    <w:rsid w:val="007225B2"/>
    <w:rsid w:val="00723ED3"/>
    <w:rsid w:val="00735C49"/>
    <w:rsid w:val="007442C3"/>
    <w:rsid w:val="0074635A"/>
    <w:rsid w:val="00760699"/>
    <w:rsid w:val="00766F64"/>
    <w:rsid w:val="007705B2"/>
    <w:rsid w:val="0077536F"/>
    <w:rsid w:val="00786265"/>
    <w:rsid w:val="007B2345"/>
    <w:rsid w:val="007B25C0"/>
    <w:rsid w:val="007B3819"/>
    <w:rsid w:val="007B4B5B"/>
    <w:rsid w:val="007D4617"/>
    <w:rsid w:val="00807EBF"/>
    <w:rsid w:val="00852185"/>
    <w:rsid w:val="00896038"/>
    <w:rsid w:val="00896FEE"/>
    <w:rsid w:val="008B03B3"/>
    <w:rsid w:val="008B68A6"/>
    <w:rsid w:val="008C5983"/>
    <w:rsid w:val="00916196"/>
    <w:rsid w:val="00927BEB"/>
    <w:rsid w:val="009521FF"/>
    <w:rsid w:val="009558FB"/>
    <w:rsid w:val="00973FDF"/>
    <w:rsid w:val="00977DE5"/>
    <w:rsid w:val="0098451D"/>
    <w:rsid w:val="00995525"/>
    <w:rsid w:val="009A3C65"/>
    <w:rsid w:val="009C48CD"/>
    <w:rsid w:val="009C62C1"/>
    <w:rsid w:val="009D0CB2"/>
    <w:rsid w:val="009E20D9"/>
    <w:rsid w:val="009E47DB"/>
    <w:rsid w:val="009F1328"/>
    <w:rsid w:val="009F4975"/>
    <w:rsid w:val="009F4EFA"/>
    <w:rsid w:val="00A10AFB"/>
    <w:rsid w:val="00A520A2"/>
    <w:rsid w:val="00A67F2D"/>
    <w:rsid w:val="00AB5E7B"/>
    <w:rsid w:val="00AB6BBA"/>
    <w:rsid w:val="00B00816"/>
    <w:rsid w:val="00B078C3"/>
    <w:rsid w:val="00B0791C"/>
    <w:rsid w:val="00B22F05"/>
    <w:rsid w:val="00B24FCF"/>
    <w:rsid w:val="00B425CB"/>
    <w:rsid w:val="00B60561"/>
    <w:rsid w:val="00B66C28"/>
    <w:rsid w:val="00B7274B"/>
    <w:rsid w:val="00B732F1"/>
    <w:rsid w:val="00B9061F"/>
    <w:rsid w:val="00BA0066"/>
    <w:rsid w:val="00BB46FD"/>
    <w:rsid w:val="00BB47E7"/>
    <w:rsid w:val="00BD0591"/>
    <w:rsid w:val="00BD655D"/>
    <w:rsid w:val="00BD696A"/>
    <w:rsid w:val="00BD6F37"/>
    <w:rsid w:val="00C0100D"/>
    <w:rsid w:val="00C10525"/>
    <w:rsid w:val="00C14821"/>
    <w:rsid w:val="00C202B9"/>
    <w:rsid w:val="00C24E1E"/>
    <w:rsid w:val="00C41478"/>
    <w:rsid w:val="00C45FDC"/>
    <w:rsid w:val="00C62FF0"/>
    <w:rsid w:val="00C640AD"/>
    <w:rsid w:val="00C812E7"/>
    <w:rsid w:val="00CA36DD"/>
    <w:rsid w:val="00CA5C91"/>
    <w:rsid w:val="00CA7A2E"/>
    <w:rsid w:val="00CB0EDF"/>
    <w:rsid w:val="00CB530A"/>
    <w:rsid w:val="00CB7750"/>
    <w:rsid w:val="00CC1587"/>
    <w:rsid w:val="00CC38B4"/>
    <w:rsid w:val="00CC5145"/>
    <w:rsid w:val="00CD0810"/>
    <w:rsid w:val="00CD2505"/>
    <w:rsid w:val="00CF1871"/>
    <w:rsid w:val="00CF68DC"/>
    <w:rsid w:val="00D11658"/>
    <w:rsid w:val="00D1233B"/>
    <w:rsid w:val="00D14483"/>
    <w:rsid w:val="00D2246A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B3C1C"/>
    <w:rsid w:val="00DC121F"/>
    <w:rsid w:val="00DC56F9"/>
    <w:rsid w:val="00DE23D4"/>
    <w:rsid w:val="00DF05C0"/>
    <w:rsid w:val="00DF51AD"/>
    <w:rsid w:val="00E03EF9"/>
    <w:rsid w:val="00E13AFD"/>
    <w:rsid w:val="00E24989"/>
    <w:rsid w:val="00E34328"/>
    <w:rsid w:val="00E34B65"/>
    <w:rsid w:val="00E3631C"/>
    <w:rsid w:val="00E411DD"/>
    <w:rsid w:val="00E43402"/>
    <w:rsid w:val="00E43D10"/>
    <w:rsid w:val="00E50CAA"/>
    <w:rsid w:val="00E51979"/>
    <w:rsid w:val="00E56FE0"/>
    <w:rsid w:val="00E805B3"/>
    <w:rsid w:val="00EB0210"/>
    <w:rsid w:val="00EB2F5D"/>
    <w:rsid w:val="00EB6AB7"/>
    <w:rsid w:val="00EC10AB"/>
    <w:rsid w:val="00EC6D1E"/>
    <w:rsid w:val="00ED3748"/>
    <w:rsid w:val="00EF4905"/>
    <w:rsid w:val="00F172D1"/>
    <w:rsid w:val="00F22255"/>
    <w:rsid w:val="00F23767"/>
    <w:rsid w:val="00F422C1"/>
    <w:rsid w:val="00F430C2"/>
    <w:rsid w:val="00F57ECF"/>
    <w:rsid w:val="00F71B6A"/>
    <w:rsid w:val="00F733FA"/>
    <w:rsid w:val="00F849D4"/>
    <w:rsid w:val="00FC16D7"/>
    <w:rsid w:val="00FC58C8"/>
    <w:rsid w:val="00FD5B9B"/>
    <w:rsid w:val="00FE2550"/>
    <w:rsid w:val="00FF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066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48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8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1524</TotalTime>
  <Pages>2</Pages>
  <Words>349</Words>
  <Characters>1992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222</cp:revision>
  <cp:lastPrinted>2022-11-09T12:23:00Z</cp:lastPrinted>
  <dcterms:created xsi:type="dcterms:W3CDTF">2014-11-14T13:24:00Z</dcterms:created>
  <dcterms:modified xsi:type="dcterms:W3CDTF">2022-11-16T09:40:00Z</dcterms:modified>
</cp:coreProperties>
</file>